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252957" w:rsidR="00FB08FF" w:rsidRDefault="00A63243" w14:paraId="37908A61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editId="57ACDA2C" wp14:anchorId="2659A21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editId="6E2D0181" wp14:anchorId="1D3AA733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:rsidRPr="00252957" w:rsidR="00FB08FF" w:rsidRDefault="00FB08FF" w14:paraId="3F198C1F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:rsidRPr="00252957" w:rsidR="006624CA" w:rsidRDefault="006624CA" w14:paraId="522155C8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:rsidRPr="00252957" w:rsidR="00FB08FF" w:rsidRDefault="00FB08FF" w14:paraId="63E4AF4C" w14:textId="77777777">
      <w:pPr>
        <w:rPr>
          <w:rFonts w:ascii="DB Office" w:hAnsi="DB Office"/>
        </w:rPr>
      </w:pPr>
    </w:p>
    <w:p w:rsidRPr="00252957" w:rsidR="00FB08FF" w:rsidRDefault="00FB08FF" w14:paraId="5725E80D" w14:textId="77777777">
      <w:pPr>
        <w:rPr>
          <w:rFonts w:ascii="DB Office" w:hAnsi="DB Office"/>
        </w:rPr>
      </w:pPr>
    </w:p>
    <w:bookmarkStart w:name="E_Betreff" w:id="0"/>
    <w:bookmarkEnd w:id="0"/>
    <w:p w:rsidRPr="00252957" w:rsidR="00FB08FF" w:rsidP="00BB4055" w:rsidRDefault="00362666" w14:paraId="644414B6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22DB69BA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5673D5B7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34DAC2D2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4770B700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FB08FF" w:rsidRDefault="00FB08FF" w14:paraId="4A294421" w14:textId="77777777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:rsidRPr="00252957" w:rsidR="00BB4055" w:rsidRDefault="00BB4055" w14:paraId="34FEFE95" w14:textId="77777777">
      <w:pPr>
        <w:rPr>
          <w:rFonts w:ascii="DB Office" w:hAnsi="DB Office"/>
        </w:rPr>
      </w:pPr>
    </w:p>
    <w:p w:rsidR="009A6A61" w:rsidP="009A6A61" w:rsidRDefault="00760E69" w14:paraId="357977F1" w14:textId="77777777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bookmarkEnd w:id="1"/>
      <w:r w:rsidRPr="00252957" w:rsidR="00BB4055">
        <w:rPr>
          <w:rFonts w:ascii="DB Office" w:hAnsi="DB Office"/>
          <w:u w:val="dotted"/>
        </w:rPr>
        <w:tab/>
      </w:r>
    </w:p>
    <w:p w:rsidRPr="00252957" w:rsidR="001965A6" w:rsidP="00BB4055" w:rsidRDefault="00510698" w14:paraId="0FFB1BEA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Pr="00252957" w:rsidR="001965A6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510698" w:rsidP="00BB4055" w:rsidRDefault="00BB4055" w14:paraId="2F6A9ECD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Pr="00252957" w:rsidR="00510698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BB4055" w:rsidRDefault="001965A6" w14:paraId="285ADA31" w14:textId="77777777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Pr="0092544E" w:rsidR="002F1793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98089C" w:rsidP="00BB4055" w:rsidRDefault="0098089C" w14:paraId="6E0CA3A6" w14:textId="7DEC2193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Pr="00252957" w:rsidR="00394880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Pr="00252957" w:rsidR="00394880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0323A0" w:rsidRDefault="001965A6" w14:paraId="75EF05AC" w14:textId="77777777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3D2D15" w:rsidRDefault="001965A6" w14:paraId="6DB986C0" w14:textId="77777777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RDefault="001965A6" w14:paraId="017369EB" w14:textId="77777777">
      <w:pPr>
        <w:pStyle w:val="Textkrper"/>
        <w:rPr>
          <w:rFonts w:ascii="DB Office" w:hAnsi="DB Office"/>
        </w:rPr>
      </w:pPr>
    </w:p>
    <w:p w:rsidRPr="00252957" w:rsidR="001965A6" w:rsidP="000323A0" w:rsidRDefault="00760E69" w14:paraId="43B2FAB8" w14:textId="77777777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Pr="00252957" w:rsidR="001965A6">
        <w:rPr>
          <w:rFonts w:ascii="DB Office" w:hAnsi="DB Office"/>
        </w:rPr>
        <w:t>summe [netto]: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  <w:r w:rsidRPr="00252957" w:rsidR="000323A0">
        <w:rPr>
          <w:rFonts w:ascii="DB Office" w:hAnsi="DB Office"/>
        </w:rPr>
        <w:t xml:space="preserve"> EUR</w:t>
      </w:r>
    </w:p>
    <w:p w:rsidRPr="00252957" w:rsidR="00816737" w:rsidRDefault="00816737" w14:paraId="44492DFA" w14:textId="77777777">
      <w:pPr>
        <w:pStyle w:val="Textkrper"/>
        <w:rPr>
          <w:rFonts w:ascii="DB Office" w:hAnsi="DB Office"/>
        </w:rPr>
      </w:pPr>
    </w:p>
    <w:p w:rsidRPr="00252957" w:rsidR="001965A6" w:rsidRDefault="00EA7D50" w14:paraId="289085E0" w14:textId="77777777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:rsidRPr="0092544E" w:rsidR="007C3C4E" w:rsidP="00A3682F" w:rsidRDefault="00A3682F" w14:paraId="4B6C991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Pr="007C3C4E" w:rsidR="007C3C4E">
        <w:t xml:space="preserve"> </w:t>
      </w:r>
      <w:r w:rsidRPr="007C3C4E" w:rsidR="007C3C4E">
        <w:rPr>
          <w:rFonts w:ascii="DB Office" w:hAnsi="DB Office" w:cs="Arial"/>
          <w:b/>
          <w:szCs w:val="22"/>
        </w:rPr>
        <w:t>Anlage 1</w:t>
      </w:r>
      <w:r w:rsidRPr="007C3C4E" w:rsid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Pr="0092544E" w:rsidR="007C3C4E">
        <w:rPr>
          <w:rFonts w:ascii="DB Office" w:hAnsi="DB Office" w:cs="Arial"/>
          <w:color w:val="auto"/>
          <w:szCs w:val="22"/>
        </w:rPr>
        <w:t>Anschreiben zum Nachtragsangebot</w:t>
      </w:r>
    </w:p>
    <w:p w:rsidRPr="0092544E" w:rsidR="002B7572" w:rsidP="00A3682F" w:rsidRDefault="007C3C4E" w14:paraId="2039384F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Pr="0092544E" w:rsidR="002805A2">
        <w:rPr>
          <w:rFonts w:ascii="DB Office" w:hAnsi="DB Office" w:cs="Arial"/>
          <w:b/>
          <w:color w:val="auto"/>
          <w:szCs w:val="22"/>
        </w:rPr>
        <w:t>Anlage</w:t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Pr="0092544E" w:rsidR="00A3682F">
        <w:rPr>
          <w:rFonts w:ascii="DB Office" w:hAnsi="DB Office" w:cs="Arial"/>
          <w:b/>
          <w:color w:val="auto"/>
          <w:szCs w:val="22"/>
        </w:rPr>
        <w:t>:</w:t>
      </w:r>
      <w:r w:rsidRPr="0092544E" w:rsidR="00A3682F">
        <w:rPr>
          <w:rFonts w:ascii="DB Office" w:hAnsi="DB Office" w:cs="Arial"/>
          <w:color w:val="auto"/>
          <w:szCs w:val="22"/>
        </w:rPr>
        <w:tab/>
      </w:r>
      <w:r w:rsidRPr="0092544E" w:rsidR="002B7572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Pr="0092544E" w:rsidR="00C35A8D">
        <w:rPr>
          <w:rFonts w:ascii="DB Office" w:hAnsi="DB Office" w:cs="Arial"/>
          <w:color w:val="auto"/>
          <w:szCs w:val="22"/>
        </w:rPr>
        <w:t xml:space="preserve"> Zuordnung der Leistungen.</w:t>
      </w:r>
    </w:p>
    <w:p w:rsidRPr="0092544E" w:rsidR="00C35A8D" w:rsidP="00A3682F" w:rsidRDefault="00A3682F" w14:paraId="4E31F056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Anlage </w:t>
      </w:r>
      <w:r w:rsidRPr="0092544E" w:rsidR="007C3C4E">
        <w:rPr>
          <w:rFonts w:ascii="DB Office" w:hAnsi="DB Office" w:cs="Arial"/>
          <w:b/>
          <w:color w:val="auto"/>
          <w:szCs w:val="22"/>
        </w:rPr>
        <w:t>3</w:t>
      </w:r>
      <w:r w:rsidRPr="0092544E" w:rsidR="003B6AF9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Darstellung des Anspruchsgrundes</w:t>
      </w:r>
      <w:r w:rsidRPr="0092544E" w:rsidR="00C35A8D">
        <w:rPr>
          <w:rFonts w:ascii="DB Office" w:hAnsi="DB Office"/>
          <w:color w:val="auto"/>
          <w:vertAlign w:val="superscript"/>
        </w:rPr>
        <w:footnoteReference w:id="2"/>
      </w:r>
      <w:r w:rsidRPr="0092544E" w:rsidR="00C35A8D">
        <w:rPr>
          <w:rFonts w:ascii="DB Office" w:hAnsi="DB Office" w:cs="Arial"/>
          <w:color w:val="auto"/>
          <w:szCs w:val="22"/>
        </w:rPr>
        <w:t xml:space="preserve">. </w:t>
      </w:r>
    </w:p>
    <w:p w:rsidRPr="0092544E" w:rsidR="00C35A8D" w:rsidP="00A3682F" w:rsidRDefault="00A3682F" w14:paraId="1989888B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name="_Hlk1042244" w:id="3"/>
      <w:r w:rsidRPr="0092544E" w:rsidR="00C35A8D">
        <w:rPr>
          <w:rFonts w:ascii="DB Office" w:hAnsi="DB Office"/>
          <w:color w:val="auto"/>
          <w:vertAlign w:val="superscript"/>
        </w:rPr>
        <w:footnoteReference w:id="3"/>
      </w:r>
      <w:r w:rsidRPr="0092544E" w:rsidR="00C35A8D">
        <w:rPr>
          <w:rFonts w:ascii="DB Office" w:hAnsi="DB Office" w:cs="Arial"/>
          <w:color w:val="auto"/>
          <w:szCs w:val="22"/>
        </w:rPr>
        <w:t>.</w:t>
      </w:r>
      <w:bookmarkEnd w:id="3"/>
    </w:p>
    <w:p w:rsidRPr="0092544E" w:rsidR="00B25E3C" w:rsidP="00A3682F" w:rsidRDefault="00A3682F" w14:paraId="01F2D0EC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B25E3C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:rsidRPr="0092544E" w:rsidR="00C35A8D" w:rsidP="00A3682F" w:rsidRDefault="00A3682F" w14:paraId="5B459DC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:rsidRPr="0092544E" w:rsidR="00C35A8D" w:rsidP="00A3682F" w:rsidRDefault="00A3682F" w14:paraId="18C22C3E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sonstige Nachweise, zum Beispiel f</w:t>
      </w:r>
      <w:r w:rsidRPr="0092544E" w:rsidR="007C3C4E">
        <w:rPr>
          <w:rFonts w:ascii="DB Office" w:hAnsi="DB Office" w:cs="Arial"/>
          <w:color w:val="auto"/>
          <w:szCs w:val="22"/>
        </w:rPr>
        <w:t>ür das Vorliegen von Mehrkosten</w:t>
      </w:r>
    </w:p>
    <w:p w:rsidRPr="0092544E" w:rsidR="007C3C4E" w:rsidP="00A3682F" w:rsidRDefault="007C3C4E" w14:paraId="6C280E4D" w14:textId="614AC0B1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Pr="0092544E" w:rsidR="009A769D">
        <w:rPr>
          <w:rFonts w:ascii="DB Office" w:hAnsi="DB Office" w:cs="Arial"/>
          <w:color w:val="auto"/>
          <w:szCs w:val="22"/>
        </w:rPr>
        <w:t xml:space="preserve"> nach Anlage 2.12.1</w:t>
      </w:r>
    </w:p>
    <w:p w:rsidR="009A769D" w:rsidP="00A3682F" w:rsidRDefault="009A769D" w14:paraId="57B9A0A0" w14:textId="2303B48B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Pr="0092544E" w:rsidR="00BF42AA">
        <w:rPr>
          <w:rFonts w:ascii="DB Office" w:hAnsi="DB Office" w:cs="Arial"/>
          <w:color w:val="auto"/>
          <w:szCs w:val="22"/>
        </w:rPr>
        <w:t xml:space="preserve"> (</w:t>
      </w:r>
      <w:r w:rsidRPr="0092544E" w:rsidR="00F7387F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25E3C" w:rsidR="004D39FE" w:rsidP="00B25E3C" w:rsidRDefault="004D39FE" w14:paraId="66396E2C" w14:textId="77777777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5323A653" w14:textId="77777777">
    <w:pPr>
      <w:pStyle w:val="Fuzeile"/>
      <w:jc w:val="right"/>
      <w:rPr>
        <w:sz w:val="2"/>
      </w:rPr>
    </w:pPr>
  </w:p>
  <w:p w:rsidR="004D39FE" w:rsidRDefault="004D39FE" w14:paraId="19B09752" w14:textId="095C3BA0">
    <w:pPr>
      <w:pStyle w:val="Fuzeile"/>
      <w:framePr w:w="9299" w:wrap="around" w:hAnchor="page" w:v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381F9E" w:rsidR="003D2D15" w:rsidTr="003D2D15" w14:paraId="39C004BF" w14:textId="77777777">
      <w:tc>
        <w:tcPr>
          <w:tcW w:w="1701" w:type="dxa"/>
        </w:tcPr>
        <w:p w:rsidRPr="00381F9E" w:rsidR="003D2D15" w:rsidP="003D2D15" w:rsidRDefault="003D2D15" w14:paraId="26A9DE1C" w14:textId="77777777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:rsidRPr="00381F9E" w:rsidR="003D2D15" w:rsidP="00D552C7" w:rsidRDefault="003D2D15" w14:paraId="5DBAB049" w14:textId="7777777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:rsidRPr="00381F9E" w:rsidR="003D2D15" w:rsidP="003D2D15" w:rsidRDefault="003D2D15" w14:paraId="5E09D1BC" w14:textId="77777777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Pr="002F1793" w:rsidR="003D2D15" w:rsidTr="003D2D15" w14:paraId="546296FC" w14:textId="77777777">
      <w:tc>
        <w:tcPr>
          <w:tcW w:w="1701" w:type="dxa"/>
        </w:tcPr>
        <w:p w:rsidRPr="00381F9E" w:rsidR="003D2D15" w:rsidP="00D552C7" w:rsidRDefault="003D2D15" w14:paraId="1682D8FF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:rsidRPr="00381F9E" w:rsidR="003D2D15" w:rsidP="00D552C7" w:rsidRDefault="006D754C" w14:paraId="34CB7EA9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Pr="00381F9E" w:rsidR="003D2D15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:rsidRPr="002F1793" w:rsidR="003D2D15" w:rsidP="003D2D15" w:rsidRDefault="003D2D15" w14:paraId="7DC6F2EE" w14:textId="6058355E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Pr="0092544E" w:rsidR="002F1793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:rsidRPr="00381F9E" w:rsidR="003D2D15" w:rsidP="003D2D15" w:rsidRDefault="003D2D15" w14:paraId="65472B92" w14:textId="77777777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name="VV_VORGANGSNUMMER" w:id="4"/>
    <w:r>
      <w:rPr>
        <w:rFonts w:ascii="DB Office" w:hAnsi="DB Office"/>
        <w:szCs w:val="22"/>
      </w:rPr>
      <w:t>25FEI83609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3A10E46C" w14:textId="77777777">
    <w:pPr>
      <w:pStyle w:val="Kopf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:rsidR="004D39FE" w:rsidRDefault="004D39FE" w14:paraId="3517CF9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52957" w:rsidR="004D39FE" w:rsidP="00A032F1" w:rsidRDefault="004D39FE" w14:paraId="13A28989" w14:textId="77777777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:rsidRPr="00F52108" w:rsidR="004D39FE" w:rsidP="00A032F1" w:rsidRDefault="004D39FE" w14:paraId="5D831872" w14:textId="77777777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:rsidR="004D39FE" w:rsidRDefault="004D39FE" w14:paraId="094DB8CA" w14:textId="77777777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5A45227F9AAB84CA785626CEC2144E0" ma:contentTypeVersion="16" ma:contentTypeDescription="Ein neues Dokument erstellen." ma:contentTypeScope="" ma:versionID="625f55fe278e65e0bc41d38c4633fc38">
  <xsd:schema xmlns:xsd="http://www.w3.org/2001/XMLSchema" xmlns:xs="http://www.w3.org/2001/XMLSchema" xmlns:p="http://schemas.microsoft.com/office/2006/metadata/properties" xmlns:ns2="251c4a09-b124-4005-9a00-6123edccab99" xmlns:ns3="fd9929a3-ae97-453c-b73f-a244e609fa6b" targetNamespace="http://schemas.microsoft.com/office/2006/metadata/properties" ma:root="true" ma:fieldsID="427748fd4dfc5ab589381e8e45f261ec" ns2:_="" ns3:_="">
    <xsd:import namespace="251c4a09-b124-4005-9a00-6123edccab99"/>
    <xsd:import namespace="fd9929a3-ae97-453c-b73f-a244e609fa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Location" minOccurs="0"/>
                <xsd:element ref="ns3:Pfadlaenge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1c4a09-b124-4005-9a00-6123edccab9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df41adbd-0d4d-4228-aa9b-329279fee09c}" ma:internalName="TaxCatchAll" ma:showField="CatchAllData" ma:web="251c4a09-b124-4005-9a00-6123edcca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929a3-ae97-453c-b73f-a244e609fa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Pfadlaenge" ma:index="24" nillable="true" ma:displayName="Pfadlaenge" ma:format="Dropdown" ma:internalName="Pfadlaenge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9929a3-ae97-453c-b73f-a244e609fa6b">
      <Terms xmlns="http://schemas.microsoft.com/office/infopath/2007/PartnerControls"/>
    </lcf76f155ced4ddcb4097134ff3c332f>
    <TaxCatchAll xmlns="251c4a09-b124-4005-9a00-6123edccab99" xsi:nil="true"/>
    <Pfadlaenge xmlns="fd9929a3-ae97-453c-b73f-a244e609fa6b" xsi:nil="true"/>
    <_dlc_DocId xmlns="251c4a09-b124-4005-9a00-6123edccab99">XDM3WAPK4J5A-623791441-247434</_dlc_DocId>
    <_dlc_DocIdUrl xmlns="251c4a09-b124-4005-9a00-6123edccab99">
      <Url>https://dbsw.sharepoint.com/sites/BIRWVergaben/_layouts/15/DocIdRedir.aspx?ID=XDM3WAPK4J5A-623791441-247434</Url>
      <Description>XDM3WAPK4J5A-623791441-247434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8CF5D66-F594-496E-89EE-0973DB055C6E}"/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10E59E-1221-4299-A25E-C1AA3A1983FA}"/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0x010100C5A45227F9AAB84CA785626CEC2144E0</vt:lpwstr>
  </property>
  <property fmtid="{D5CDD505-2E9C-101B-9397-08002B2CF9AE}" pid="3" name="_dlc_DocIdItemGuid">
    <vt:lpwstr>dd19514f-a7d2-4599-b050-bc37b3f40694</vt:lpwstr>
  </property>
  <property fmtid="{D5CDD505-2E9C-101B-9397-08002B2CF9AE}" pid="4" name="MediaServiceImageTags">
    <vt:lpwstr/>
  </property>
</Properties>
</file>